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FDC52" w14:textId="78C852F1" w:rsidR="00C50B6B" w:rsidRPr="00D741B7" w:rsidRDefault="004A2597" w:rsidP="00C50B6B">
      <w:pPr>
        <w:rPr>
          <w:noProof/>
          <w:color w:val="000000"/>
        </w:rPr>
      </w:pPr>
      <w:r>
        <w:rPr>
          <w:noProof/>
        </w:rPr>
        <w:drawing>
          <wp:inline distT="0" distB="0" distL="0" distR="0" wp14:anchorId="3822CDE7" wp14:editId="2A41F58E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8424" w14:textId="77777777" w:rsidR="00C50B6B" w:rsidRPr="00D741B7" w:rsidRDefault="00C50B6B" w:rsidP="00C50B6B">
      <w:pPr>
        <w:rPr>
          <w:b/>
          <w:color w:val="000000"/>
          <w:szCs w:val="28"/>
        </w:rPr>
      </w:pPr>
    </w:p>
    <w:p w14:paraId="3E4A3E9B" w14:textId="77777777" w:rsidR="00C50B6B" w:rsidRPr="00D741B7" w:rsidRDefault="00C50B6B" w:rsidP="00C50B6B">
      <w:pPr>
        <w:rPr>
          <w:b/>
          <w:color w:val="000000"/>
          <w:szCs w:val="28"/>
        </w:rPr>
      </w:pPr>
      <w:r w:rsidRPr="00D741B7">
        <w:rPr>
          <w:b/>
          <w:color w:val="000000"/>
          <w:szCs w:val="28"/>
        </w:rPr>
        <w:t>ТЕРРИТОРИАЛЬНАЯ ИЗБИРАТЕЛЬНАЯ КОМИССИЯ № 49</w:t>
      </w:r>
    </w:p>
    <w:p w14:paraId="41509EF1" w14:textId="77777777" w:rsidR="00C50B6B" w:rsidRPr="00D741B7" w:rsidRDefault="00C50B6B" w:rsidP="00C50B6B">
      <w:pPr>
        <w:rPr>
          <w:color w:val="000000"/>
          <w:szCs w:val="28"/>
        </w:rPr>
      </w:pPr>
    </w:p>
    <w:p w14:paraId="4CEE6D33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  <w:r w:rsidRPr="00D741B7">
        <w:rPr>
          <w:b/>
          <w:color w:val="000000"/>
          <w:spacing w:val="60"/>
          <w:szCs w:val="28"/>
        </w:rPr>
        <w:t>РЕШЕНИЕ</w:t>
      </w:r>
    </w:p>
    <w:p w14:paraId="71E01BB6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785"/>
        <w:gridCol w:w="222"/>
      </w:tblGrid>
      <w:tr w:rsidR="00C50B6B" w:rsidRPr="00D741B7" w14:paraId="7FFEDF41" w14:textId="77777777" w:rsidTr="008617E7">
        <w:tc>
          <w:tcPr>
            <w:tcW w:w="222" w:type="dxa"/>
          </w:tcPr>
          <w:p w14:paraId="711D4956" w14:textId="77777777" w:rsidR="00C50B6B" w:rsidRPr="00D741B7" w:rsidRDefault="00C50B6B" w:rsidP="008617E7">
            <w:pPr>
              <w:rPr>
                <w:szCs w:val="28"/>
              </w:rPr>
            </w:pPr>
          </w:p>
        </w:tc>
        <w:tc>
          <w:tcPr>
            <w:tcW w:w="9351" w:type="dxa"/>
          </w:tcPr>
          <w:tbl>
            <w:tblPr>
              <w:tblW w:w="9569" w:type="dxa"/>
              <w:tblLook w:val="0000" w:firstRow="0" w:lastRow="0" w:firstColumn="0" w:lastColumn="0" w:noHBand="0" w:noVBand="0"/>
            </w:tblPr>
            <w:tblGrid>
              <w:gridCol w:w="3599"/>
              <w:gridCol w:w="3255"/>
              <w:gridCol w:w="2715"/>
            </w:tblGrid>
            <w:tr w:rsidR="00C50B6B" w:rsidRPr="00D741B7" w14:paraId="28C80D2B" w14:textId="77777777" w:rsidTr="00703E39">
              <w:trPr>
                <w:trHeight w:val="456"/>
              </w:trPr>
              <w:tc>
                <w:tcPr>
                  <w:tcW w:w="3599" w:type="dxa"/>
                </w:tcPr>
                <w:p w14:paraId="0B934C33" w14:textId="34131F69" w:rsidR="00C50B6B" w:rsidRPr="005F6A9E" w:rsidRDefault="0051260C" w:rsidP="00703E39">
                  <w:pPr>
                    <w:jc w:val="both"/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>0</w:t>
                  </w:r>
                  <w:r w:rsidR="00DB51CB">
                    <w:rPr>
                      <w:b/>
                      <w:bCs/>
                      <w:szCs w:val="28"/>
                    </w:rPr>
                    <w:t>5</w:t>
                  </w:r>
                  <w:r w:rsidR="00E56A62">
                    <w:rPr>
                      <w:b/>
                      <w:bCs/>
                      <w:szCs w:val="28"/>
                    </w:rPr>
                    <w:t xml:space="preserve"> </w:t>
                  </w:r>
                  <w:r w:rsidR="00DB51CB">
                    <w:rPr>
                      <w:b/>
                      <w:bCs/>
                      <w:szCs w:val="28"/>
                    </w:rPr>
                    <w:t>августа</w:t>
                  </w:r>
                  <w:r w:rsidR="00E56A62">
                    <w:rPr>
                      <w:b/>
                      <w:bCs/>
                      <w:szCs w:val="28"/>
                    </w:rPr>
                    <w:t xml:space="preserve"> 2026</w:t>
                  </w:r>
                  <w:r w:rsidR="00C50B6B" w:rsidRPr="005F6A9E">
                    <w:rPr>
                      <w:b/>
                      <w:bCs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255" w:type="dxa"/>
                </w:tcPr>
                <w:p w14:paraId="2CDEFFFE" w14:textId="77777777" w:rsidR="00C50B6B" w:rsidRPr="005F6A9E" w:rsidRDefault="00C50B6B" w:rsidP="008617E7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2715" w:type="dxa"/>
                </w:tcPr>
                <w:p w14:paraId="020F8759" w14:textId="12CCAB13" w:rsidR="00C50B6B" w:rsidRPr="005F6A9E" w:rsidRDefault="00C50B6B" w:rsidP="008617E7">
                  <w:pPr>
                    <w:ind w:right="-108"/>
                    <w:jc w:val="right"/>
                    <w:rPr>
                      <w:b/>
                      <w:bCs/>
                      <w:szCs w:val="28"/>
                    </w:rPr>
                  </w:pPr>
                  <w:r w:rsidRPr="005F6A9E">
                    <w:rPr>
                      <w:b/>
                      <w:bCs/>
                      <w:szCs w:val="28"/>
                    </w:rPr>
                    <w:t xml:space="preserve">      № </w:t>
                  </w:r>
                  <w:r w:rsidR="00DB51CB">
                    <w:rPr>
                      <w:b/>
                      <w:bCs/>
                      <w:szCs w:val="28"/>
                    </w:rPr>
                    <w:t>15-5</w:t>
                  </w:r>
                </w:p>
              </w:tc>
            </w:tr>
          </w:tbl>
          <w:p w14:paraId="1DADE811" w14:textId="0B707CD4" w:rsidR="00C50B6B" w:rsidRPr="00D741B7" w:rsidRDefault="00C50B6B" w:rsidP="008617E7">
            <w:pPr>
              <w:spacing w:before="240"/>
              <w:rPr>
                <w:b/>
                <w:szCs w:val="28"/>
              </w:rPr>
            </w:pPr>
          </w:p>
        </w:tc>
        <w:tc>
          <w:tcPr>
            <w:tcW w:w="222" w:type="dxa"/>
          </w:tcPr>
          <w:p w14:paraId="33AC9C8F" w14:textId="77777777" w:rsidR="00C50B6B" w:rsidRPr="00D741B7" w:rsidRDefault="00C50B6B" w:rsidP="008617E7">
            <w:pPr>
              <w:rPr>
                <w:szCs w:val="28"/>
              </w:rPr>
            </w:pPr>
          </w:p>
        </w:tc>
      </w:tr>
    </w:tbl>
    <w:p w14:paraId="6FC7C17D" w14:textId="77777777" w:rsidR="00C50B6B" w:rsidRPr="00D741B7" w:rsidRDefault="00C50B6B" w:rsidP="00C50B6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49668E3" w14:textId="77777777" w:rsidR="009E234D" w:rsidRDefault="009E234D" w:rsidP="009E234D">
      <w:pPr>
        <w:contextualSpacing/>
        <w:rPr>
          <w:b/>
          <w:szCs w:val="28"/>
        </w:rPr>
      </w:pPr>
    </w:p>
    <w:p w14:paraId="064390B8" w14:textId="40661E02" w:rsidR="006B7709" w:rsidRDefault="003C504C" w:rsidP="003C504C">
      <w:pPr>
        <w:rPr>
          <w:b/>
          <w:szCs w:val="28"/>
        </w:rPr>
      </w:pPr>
      <w:r w:rsidRPr="003C504C">
        <w:rPr>
          <w:b/>
          <w:szCs w:val="28"/>
        </w:rPr>
        <w:t>О назначении в состав участковых избирательных комиссий</w:t>
      </w:r>
    </w:p>
    <w:p w14:paraId="289A00E1" w14:textId="77777777" w:rsidR="003C504C" w:rsidRPr="00C90B73" w:rsidRDefault="003C504C" w:rsidP="006B7709">
      <w:pPr>
        <w:jc w:val="both"/>
        <w:rPr>
          <w:szCs w:val="28"/>
        </w:rPr>
      </w:pPr>
    </w:p>
    <w:p w14:paraId="03CB63A5" w14:textId="07D94A71" w:rsidR="00651475" w:rsidRDefault="00651475" w:rsidP="00DA006C">
      <w:pPr>
        <w:pStyle w:val="20"/>
        <w:shd w:val="clear" w:color="auto" w:fill="auto"/>
        <w:tabs>
          <w:tab w:val="left" w:pos="993"/>
        </w:tabs>
        <w:spacing w:before="0" w:after="0" w:line="360" w:lineRule="auto"/>
        <w:ind w:firstLine="567"/>
        <w:jc w:val="both"/>
      </w:pPr>
      <w:r w:rsidRPr="00DC0A96">
        <w:t>В соответствии с</w:t>
      </w:r>
      <w:r w:rsidR="00D75824">
        <w:t>о</w:t>
      </w:r>
      <w:r w:rsidRPr="00DC0A96">
        <w:t xml:space="preserve"> ст. 27 Федерального закона </w:t>
      </w:r>
      <w:r>
        <w:t>от 12.06.2002 N 67-ФЗ</w:t>
      </w:r>
      <w:r w:rsidRPr="00DC0A96">
        <w:t xml:space="preserve"> «Об основных гарантиях избирательных прав и права на участие в референдуме граждан Российской Федерации»</w:t>
      </w:r>
      <w:r w:rsidR="002B7095">
        <w:t xml:space="preserve">, </w:t>
      </w:r>
      <w:r w:rsidR="002B7095" w:rsidRPr="004854E2">
        <w:t>пункт</w:t>
      </w:r>
      <w:r w:rsidR="002B7095">
        <w:t>ами 28,</w:t>
      </w:r>
      <w:r w:rsidR="002B7095" w:rsidRPr="004854E2">
        <w:t xml:space="preserve"> </w:t>
      </w:r>
      <w:r w:rsidR="002B7095">
        <w:t>31</w:t>
      </w:r>
      <w:r w:rsidR="002B7095" w:rsidRPr="004854E2"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 152/1137-6</w:t>
      </w:r>
      <w:r w:rsidR="002B7095">
        <w:t>,</w:t>
      </w:r>
      <w:r w:rsidRPr="00DC0A96">
        <w:t xml:space="preserve"> </w:t>
      </w:r>
      <w:r>
        <w:t>Территориальная избирательная комиссия № 49</w:t>
      </w:r>
      <w:r w:rsidR="00225380">
        <w:t>,</w:t>
      </w:r>
      <w:r>
        <w:t xml:space="preserve"> </w:t>
      </w:r>
      <w:bookmarkStart w:id="0" w:name="bookmark4"/>
    </w:p>
    <w:p w14:paraId="2CBA5894" w14:textId="3FF80C91" w:rsidR="00651475" w:rsidRPr="007E66EE" w:rsidRDefault="00225380" w:rsidP="00225380">
      <w:pPr>
        <w:pStyle w:val="20"/>
        <w:shd w:val="clear" w:color="auto" w:fill="auto"/>
        <w:tabs>
          <w:tab w:val="left" w:pos="993"/>
        </w:tabs>
        <w:spacing w:before="0" w:after="0" w:line="360" w:lineRule="auto"/>
        <w:ind w:firstLine="0"/>
        <w:jc w:val="both"/>
        <w:rPr>
          <w:b/>
          <w:bCs/>
        </w:rPr>
      </w:pPr>
      <w:bookmarkStart w:id="1" w:name="_GoBack"/>
      <w:bookmarkEnd w:id="1"/>
      <w:r>
        <w:rPr>
          <w:b/>
          <w:bCs/>
        </w:rPr>
        <w:t>РЕШИЛА</w:t>
      </w:r>
      <w:r w:rsidR="00651475" w:rsidRPr="007E66EE">
        <w:rPr>
          <w:b/>
          <w:bCs/>
        </w:rPr>
        <w:t>:</w:t>
      </w:r>
      <w:bookmarkEnd w:id="0"/>
    </w:p>
    <w:p w14:paraId="03B0092A" w14:textId="0F950803" w:rsidR="00651475" w:rsidRDefault="00651475" w:rsidP="00DA006C">
      <w:pPr>
        <w:pStyle w:val="20"/>
        <w:numPr>
          <w:ilvl w:val="0"/>
          <w:numId w:val="8"/>
        </w:numPr>
        <w:shd w:val="clear" w:color="auto" w:fill="auto"/>
        <w:tabs>
          <w:tab w:val="left" w:pos="420"/>
          <w:tab w:val="left" w:pos="993"/>
        </w:tabs>
        <w:spacing w:before="0" w:after="0" w:line="360" w:lineRule="auto"/>
        <w:ind w:firstLine="567"/>
        <w:jc w:val="both"/>
      </w:pPr>
      <w:r>
        <w:t>Назначить из резерва составов участковых комиссий в состав участковых комиссий членов участковых комиссий с правом решающего голоса согласно Приложению к настоящему решению.</w:t>
      </w:r>
    </w:p>
    <w:p w14:paraId="135C49A8" w14:textId="77777777" w:rsidR="00651475" w:rsidRDefault="00651475" w:rsidP="00DA006C">
      <w:pPr>
        <w:pStyle w:val="20"/>
        <w:numPr>
          <w:ilvl w:val="0"/>
          <w:numId w:val="8"/>
        </w:numPr>
        <w:shd w:val="clear" w:color="auto" w:fill="auto"/>
        <w:tabs>
          <w:tab w:val="left" w:pos="420"/>
          <w:tab w:val="left" w:pos="993"/>
        </w:tabs>
        <w:spacing w:before="0" w:after="0" w:line="360" w:lineRule="auto"/>
        <w:ind w:firstLine="567"/>
        <w:jc w:val="both"/>
      </w:pPr>
      <w:r w:rsidRPr="00DC0A96">
        <w:t xml:space="preserve">Разместить </w:t>
      </w:r>
      <w:r w:rsidRPr="00B77CCA">
        <w:t>настоящее решение на сайте Территориальной избирательной комиссии № 49 в информационно-телекоммуникационной сети «Интернет».</w:t>
      </w:r>
    </w:p>
    <w:p w14:paraId="56826AC0" w14:textId="26F77D4B" w:rsidR="00651475" w:rsidRDefault="00651475" w:rsidP="00DA006C">
      <w:pPr>
        <w:pStyle w:val="20"/>
        <w:numPr>
          <w:ilvl w:val="0"/>
          <w:numId w:val="8"/>
        </w:numPr>
        <w:shd w:val="clear" w:color="auto" w:fill="auto"/>
        <w:tabs>
          <w:tab w:val="left" w:pos="420"/>
          <w:tab w:val="left" w:pos="993"/>
        </w:tabs>
        <w:spacing w:before="0" w:after="0" w:line="360" w:lineRule="auto"/>
        <w:ind w:firstLine="567"/>
        <w:jc w:val="both"/>
      </w:pPr>
      <w:r w:rsidRPr="00B77CCA">
        <w:t>Направить копию настоящего решения в Санкт-Петербургскую избирательную комиссию.</w:t>
      </w:r>
    </w:p>
    <w:p w14:paraId="644634D8" w14:textId="0E2F3699" w:rsidR="00651475" w:rsidRDefault="00651475" w:rsidP="00DA006C">
      <w:pPr>
        <w:pStyle w:val="20"/>
        <w:numPr>
          <w:ilvl w:val="0"/>
          <w:numId w:val="8"/>
        </w:numPr>
        <w:shd w:val="clear" w:color="auto" w:fill="auto"/>
        <w:tabs>
          <w:tab w:val="left" w:pos="420"/>
          <w:tab w:val="left" w:pos="993"/>
        </w:tabs>
        <w:spacing w:before="0" w:after="0" w:line="360" w:lineRule="auto"/>
        <w:ind w:firstLine="567"/>
        <w:jc w:val="both"/>
      </w:pPr>
      <w:r w:rsidRPr="00B77CCA">
        <w:t xml:space="preserve">Контроль за исполнением решения возложить на председателя </w:t>
      </w:r>
      <w:r>
        <w:t>Т</w:t>
      </w:r>
      <w:r w:rsidRPr="00B77CCA">
        <w:t xml:space="preserve">ерриториальной избирательной комиссии № 49 </w:t>
      </w:r>
      <w:r w:rsidR="002262AB">
        <w:t xml:space="preserve">К.А. </w:t>
      </w:r>
      <w:r w:rsidR="006B27CB">
        <w:t>Пушкарева</w:t>
      </w:r>
      <w:r w:rsidR="00040541">
        <w:t xml:space="preserve"> </w:t>
      </w:r>
    </w:p>
    <w:p w14:paraId="74662E4A" w14:textId="77777777" w:rsidR="00651475" w:rsidRDefault="00651475" w:rsidP="00651475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</w:pPr>
    </w:p>
    <w:p w14:paraId="58A94345" w14:textId="77777777" w:rsidR="00473189" w:rsidRDefault="00473189" w:rsidP="00473189">
      <w:pPr>
        <w:jc w:val="both"/>
        <w:rPr>
          <w:rFonts w:eastAsia="Calibri"/>
          <w:lang w:eastAsia="en-US"/>
        </w:rPr>
      </w:pPr>
    </w:p>
    <w:p w14:paraId="1C59BBA4" w14:textId="17CA5A7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980499C" w14:textId="7CD5C6A4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49          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      </w:t>
      </w:r>
      <w:r w:rsidR="00040541">
        <w:t>К.А. Пушкарев</w:t>
      </w:r>
    </w:p>
    <w:p w14:paraId="0994C702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3240FECC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027BA571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7F815211" w14:textId="26AE0A1B" w:rsidR="0075568A" w:rsidRPr="00D559BF" w:rsidRDefault="00CF5D88" w:rsidP="00473189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</w:rPr>
      </w:pPr>
      <w:r w:rsidRPr="00D741B7">
        <w:rPr>
          <w:rFonts w:eastAsia="Calibri"/>
          <w:lang w:eastAsia="en-US"/>
        </w:rPr>
        <w:t>избирательной комиссии № 49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</w:t>
      </w:r>
      <w:r w:rsidRPr="00D741B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  <w:r w:rsidR="0028046E">
        <w:rPr>
          <w:rFonts w:eastAsia="Calibri"/>
          <w:lang w:eastAsia="en-US"/>
        </w:rPr>
        <w:t xml:space="preserve">А.М. </w:t>
      </w:r>
      <w:proofErr w:type="spellStart"/>
      <w:r w:rsidR="0028046E">
        <w:rPr>
          <w:rFonts w:eastAsia="Calibri"/>
          <w:lang w:eastAsia="en-US"/>
        </w:rPr>
        <w:t>Игитов</w:t>
      </w:r>
      <w:proofErr w:type="spellEnd"/>
    </w:p>
    <w:p w14:paraId="086EA55B" w14:textId="77777777" w:rsidR="00CF5D88" w:rsidRDefault="00CF5D88" w:rsidP="00524690">
      <w:pPr>
        <w:jc w:val="right"/>
        <w:rPr>
          <w:sz w:val="24"/>
        </w:rPr>
      </w:pPr>
    </w:p>
    <w:p w14:paraId="17966E02" w14:textId="30A051DF" w:rsidR="00370BD3" w:rsidRDefault="00370BD3" w:rsidP="00524690">
      <w:pPr>
        <w:jc w:val="right"/>
        <w:rPr>
          <w:sz w:val="24"/>
        </w:rPr>
      </w:pPr>
    </w:p>
    <w:p w14:paraId="1171A292" w14:textId="1C23B718" w:rsidR="00473189" w:rsidRDefault="00473189" w:rsidP="00524690">
      <w:pPr>
        <w:jc w:val="right"/>
        <w:rPr>
          <w:sz w:val="24"/>
        </w:rPr>
      </w:pPr>
    </w:p>
    <w:p w14:paraId="09D5ACE8" w14:textId="09192FE7" w:rsidR="00CF5D88" w:rsidRDefault="0075568A" w:rsidP="00703448">
      <w:pPr>
        <w:jc w:val="right"/>
        <w:rPr>
          <w:sz w:val="24"/>
        </w:rPr>
      </w:pPr>
      <w:r w:rsidRPr="00524690">
        <w:rPr>
          <w:sz w:val="24"/>
        </w:rPr>
        <w:lastRenderedPageBreak/>
        <w:t>Приложение</w:t>
      </w:r>
    </w:p>
    <w:p w14:paraId="1C8860B2" w14:textId="77777777" w:rsidR="00257465" w:rsidRDefault="00257465" w:rsidP="00257465">
      <w:pPr>
        <w:jc w:val="right"/>
        <w:rPr>
          <w:sz w:val="24"/>
        </w:rPr>
      </w:pPr>
      <w:r w:rsidRPr="00524690">
        <w:rPr>
          <w:sz w:val="24"/>
        </w:rPr>
        <w:t xml:space="preserve">к решению </w:t>
      </w:r>
      <w:r>
        <w:rPr>
          <w:sz w:val="24"/>
        </w:rPr>
        <w:t xml:space="preserve">Территориальной </w:t>
      </w:r>
    </w:p>
    <w:p w14:paraId="36F258DE" w14:textId="77777777" w:rsidR="00257465" w:rsidRDefault="00257465" w:rsidP="00257465">
      <w:pPr>
        <w:jc w:val="right"/>
        <w:rPr>
          <w:sz w:val="24"/>
        </w:rPr>
      </w:pPr>
      <w:r>
        <w:rPr>
          <w:sz w:val="24"/>
        </w:rPr>
        <w:t>избирательной комиссии № 49</w:t>
      </w:r>
    </w:p>
    <w:p w14:paraId="1F364659" w14:textId="1B1B8325" w:rsidR="0075568A" w:rsidRDefault="00CF5D88" w:rsidP="00524690">
      <w:pPr>
        <w:jc w:val="right"/>
        <w:rPr>
          <w:sz w:val="24"/>
        </w:rPr>
      </w:pPr>
      <w:r>
        <w:rPr>
          <w:sz w:val="24"/>
        </w:rPr>
        <w:t xml:space="preserve">от </w:t>
      </w:r>
      <w:r w:rsidR="00196F06">
        <w:rPr>
          <w:sz w:val="24"/>
        </w:rPr>
        <w:t>5 августа</w:t>
      </w:r>
      <w:r>
        <w:rPr>
          <w:sz w:val="24"/>
        </w:rPr>
        <w:t xml:space="preserve"> 202</w:t>
      </w:r>
      <w:r w:rsidR="00E56A62">
        <w:rPr>
          <w:sz w:val="24"/>
        </w:rPr>
        <w:t>6</w:t>
      </w:r>
      <w:r>
        <w:rPr>
          <w:sz w:val="24"/>
        </w:rPr>
        <w:t xml:space="preserve"> г. </w:t>
      </w:r>
      <w:r w:rsidR="0075568A" w:rsidRPr="00524690">
        <w:rPr>
          <w:sz w:val="24"/>
        </w:rPr>
        <w:t xml:space="preserve">№ </w:t>
      </w:r>
      <w:r w:rsidR="00196F06">
        <w:rPr>
          <w:sz w:val="24"/>
        </w:rPr>
        <w:t>15-5</w:t>
      </w:r>
    </w:p>
    <w:p w14:paraId="3B73BF59" w14:textId="77777777" w:rsidR="006B7709" w:rsidRPr="00524690" w:rsidRDefault="006B7709" w:rsidP="00524690">
      <w:pPr>
        <w:jc w:val="right"/>
        <w:rPr>
          <w:sz w:val="24"/>
        </w:rPr>
      </w:pPr>
    </w:p>
    <w:p w14:paraId="1A8CE6C6" w14:textId="42732C60" w:rsidR="00651475" w:rsidRDefault="00651475" w:rsidP="00651475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b/>
          <w:bCs/>
        </w:rPr>
      </w:pPr>
      <w:r w:rsidRPr="002A2A4B">
        <w:rPr>
          <w:b/>
          <w:bCs/>
        </w:rPr>
        <w:t>Список лиц, назначенных в состав участковой комиссии</w:t>
      </w:r>
    </w:p>
    <w:p w14:paraId="716F62CE" w14:textId="592E7058" w:rsidR="00651475" w:rsidRDefault="00651475" w:rsidP="00651475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b/>
          <w:bCs/>
        </w:rPr>
      </w:pP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738"/>
        <w:gridCol w:w="1446"/>
        <w:gridCol w:w="3969"/>
        <w:gridCol w:w="1559"/>
      </w:tblGrid>
      <w:tr w:rsidR="00651475" w:rsidRPr="00795502" w14:paraId="0400D1BD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7C3AE025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№ п/п</w:t>
            </w:r>
          </w:p>
        </w:tc>
        <w:tc>
          <w:tcPr>
            <w:tcW w:w="2738" w:type="dxa"/>
            <w:vAlign w:val="center"/>
          </w:tcPr>
          <w:p w14:paraId="79B5EEF0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Фамилия Имя Отчество</w:t>
            </w:r>
          </w:p>
        </w:tc>
        <w:tc>
          <w:tcPr>
            <w:tcW w:w="1446" w:type="dxa"/>
            <w:vAlign w:val="center"/>
          </w:tcPr>
          <w:p w14:paraId="539C64FF" w14:textId="2579FA8D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 xml:space="preserve">Резерв </w:t>
            </w:r>
            <w:r w:rsidR="00C86854" w:rsidRPr="004F1930">
              <w:rPr>
                <w:sz w:val="24"/>
              </w:rPr>
              <w:t>№ избирательного участка</w:t>
            </w:r>
          </w:p>
        </w:tc>
        <w:tc>
          <w:tcPr>
            <w:tcW w:w="3969" w:type="dxa"/>
            <w:vAlign w:val="center"/>
          </w:tcPr>
          <w:p w14:paraId="31DB7590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Субъект выдвижения</w:t>
            </w:r>
          </w:p>
        </w:tc>
        <w:tc>
          <w:tcPr>
            <w:tcW w:w="1559" w:type="dxa"/>
            <w:vAlign w:val="center"/>
          </w:tcPr>
          <w:p w14:paraId="4B39D081" w14:textId="70C6A99A" w:rsidR="00651475" w:rsidRPr="00795502" w:rsidRDefault="00795502" w:rsidP="00B31AF5">
            <w:pPr>
              <w:rPr>
                <w:color w:val="000000"/>
                <w:sz w:val="24"/>
              </w:rPr>
            </w:pPr>
            <w:r w:rsidRPr="00795502">
              <w:rPr>
                <w:sz w:val="24"/>
              </w:rPr>
              <w:t>№ участковой избирательной комиссии</w:t>
            </w:r>
          </w:p>
        </w:tc>
      </w:tr>
      <w:tr w:rsidR="00457452" w:rsidRPr="00257465" w14:paraId="4AED9AF4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271250BB" w14:textId="094B00D2" w:rsidR="00457452" w:rsidRPr="00257465" w:rsidRDefault="00457452" w:rsidP="006533A1">
            <w:pPr>
              <w:rPr>
                <w:color w:val="000000"/>
                <w:sz w:val="24"/>
              </w:rPr>
            </w:pPr>
            <w:r w:rsidRPr="00257465">
              <w:rPr>
                <w:color w:val="000000"/>
                <w:sz w:val="24"/>
              </w:rPr>
              <w:t>1</w:t>
            </w:r>
          </w:p>
        </w:tc>
        <w:tc>
          <w:tcPr>
            <w:tcW w:w="2738" w:type="dxa"/>
            <w:vAlign w:val="center"/>
          </w:tcPr>
          <w:p w14:paraId="04AFCA8A" w14:textId="652E7063" w:rsidR="00402E11" w:rsidRPr="00025703" w:rsidRDefault="00DB51CB" w:rsidP="006533A1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Брисберг</w:t>
            </w:r>
            <w:proofErr w:type="spellEnd"/>
            <w:r>
              <w:rPr>
                <w:sz w:val="24"/>
              </w:rPr>
              <w:t xml:space="preserve"> Светлана Артемовна</w:t>
            </w:r>
          </w:p>
        </w:tc>
        <w:tc>
          <w:tcPr>
            <w:tcW w:w="1446" w:type="dxa"/>
            <w:vAlign w:val="center"/>
          </w:tcPr>
          <w:p w14:paraId="66F9B0E0" w14:textId="5FDD9402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148</w:t>
            </w:r>
            <w:r w:rsidR="00DB51CB">
              <w:rPr>
                <w:color w:val="000000"/>
                <w:sz w:val="24"/>
              </w:rPr>
              <w:t>8</w:t>
            </w:r>
          </w:p>
        </w:tc>
        <w:tc>
          <w:tcPr>
            <w:tcW w:w="3969" w:type="dxa"/>
            <w:vAlign w:val="center"/>
          </w:tcPr>
          <w:p w14:paraId="140369AE" w14:textId="10E7507F" w:rsidR="00457452" w:rsidRPr="00025703" w:rsidRDefault="00E443B2" w:rsidP="002262A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учебы</w:t>
            </w:r>
          </w:p>
        </w:tc>
        <w:tc>
          <w:tcPr>
            <w:tcW w:w="1559" w:type="dxa"/>
            <w:vAlign w:val="center"/>
          </w:tcPr>
          <w:p w14:paraId="61F9E5B1" w14:textId="2B31DE2F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148</w:t>
            </w:r>
            <w:r w:rsidR="00DB51CB">
              <w:rPr>
                <w:color w:val="000000"/>
                <w:sz w:val="24"/>
              </w:rPr>
              <w:t>8</w:t>
            </w:r>
          </w:p>
        </w:tc>
      </w:tr>
      <w:tr w:rsidR="00C9536F" w:rsidRPr="00257465" w14:paraId="19563FD1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668259E5" w14:textId="1CDAE3E9" w:rsidR="00C9536F" w:rsidRPr="00257465" w:rsidRDefault="00C9536F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738" w:type="dxa"/>
            <w:vAlign w:val="center"/>
          </w:tcPr>
          <w:p w14:paraId="31BFA2E0" w14:textId="3B3B448C" w:rsidR="00C9536F" w:rsidRPr="00B25B3D" w:rsidRDefault="00DB51CB" w:rsidP="006533A1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Шанин</w:t>
            </w:r>
            <w:proofErr w:type="spellEnd"/>
            <w:r>
              <w:rPr>
                <w:sz w:val="24"/>
              </w:rPr>
              <w:t xml:space="preserve"> Роман Юрьевич</w:t>
            </w:r>
          </w:p>
        </w:tc>
        <w:tc>
          <w:tcPr>
            <w:tcW w:w="1446" w:type="dxa"/>
            <w:vAlign w:val="center"/>
          </w:tcPr>
          <w:p w14:paraId="1FD82872" w14:textId="0036D5FF" w:rsidR="00C9536F" w:rsidRPr="00B25B3D" w:rsidRDefault="00B25B3D" w:rsidP="006533A1">
            <w:pPr>
              <w:rPr>
                <w:color w:val="000000"/>
                <w:sz w:val="24"/>
              </w:rPr>
            </w:pPr>
            <w:r w:rsidRPr="00B25B3D"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42945250" w14:textId="180037D8" w:rsidR="00C9536F" w:rsidRPr="00B25B3D" w:rsidRDefault="00E443B2" w:rsidP="002262AB">
            <w:pPr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559" w:type="dxa"/>
            <w:vAlign w:val="center"/>
          </w:tcPr>
          <w:p w14:paraId="4F26AA0B" w14:textId="317C08C5" w:rsidR="00C9536F" w:rsidRPr="00025703" w:rsidRDefault="00B25B3D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88</w:t>
            </w:r>
          </w:p>
        </w:tc>
      </w:tr>
      <w:tr w:rsidR="004A256F" w:rsidRPr="00257465" w14:paraId="23C091BE" w14:textId="77777777" w:rsidTr="002B7095">
        <w:trPr>
          <w:trHeight w:val="875"/>
        </w:trPr>
        <w:tc>
          <w:tcPr>
            <w:tcW w:w="741" w:type="dxa"/>
            <w:vAlign w:val="center"/>
          </w:tcPr>
          <w:p w14:paraId="5B5893DC" w14:textId="2AA13F4F" w:rsidR="004A256F" w:rsidRPr="00257465" w:rsidRDefault="00C9536F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738" w:type="dxa"/>
            <w:vAlign w:val="center"/>
          </w:tcPr>
          <w:p w14:paraId="702D475F" w14:textId="7DB27DD0" w:rsidR="004A256F" w:rsidRPr="00025703" w:rsidRDefault="00DB51CB" w:rsidP="006533A1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Коринец</w:t>
            </w:r>
            <w:proofErr w:type="spellEnd"/>
            <w:r>
              <w:rPr>
                <w:sz w:val="24"/>
              </w:rPr>
              <w:t xml:space="preserve"> Вадим Романович</w:t>
            </w:r>
          </w:p>
        </w:tc>
        <w:tc>
          <w:tcPr>
            <w:tcW w:w="1446" w:type="dxa"/>
            <w:vAlign w:val="center"/>
          </w:tcPr>
          <w:p w14:paraId="1417E94C" w14:textId="734FF2F5" w:rsidR="004A256F" w:rsidRPr="00025703" w:rsidRDefault="00025703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745DBDBB" w14:textId="541CF115" w:rsidR="004A256F" w:rsidRPr="00025703" w:rsidRDefault="00E443B2" w:rsidP="002262A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4B44A6D2" w14:textId="02A65C7E" w:rsidR="004A256F" w:rsidRPr="00025703" w:rsidRDefault="00025703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88</w:t>
            </w:r>
          </w:p>
        </w:tc>
      </w:tr>
      <w:tr w:rsidR="00457452" w:rsidRPr="00257465" w14:paraId="2FFD430A" w14:textId="77777777" w:rsidTr="002B7095">
        <w:trPr>
          <w:trHeight w:val="986"/>
        </w:trPr>
        <w:tc>
          <w:tcPr>
            <w:tcW w:w="741" w:type="dxa"/>
            <w:vAlign w:val="center"/>
          </w:tcPr>
          <w:p w14:paraId="048C32E4" w14:textId="56D9D934" w:rsidR="00457452" w:rsidRPr="00257465" w:rsidRDefault="00C9536F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738" w:type="dxa"/>
            <w:vAlign w:val="center"/>
          </w:tcPr>
          <w:p w14:paraId="1188FE7E" w14:textId="6094F9EE" w:rsidR="00402E11" w:rsidRPr="00DB51CB" w:rsidRDefault="00DB51CB" w:rsidP="006533A1">
            <w:pPr>
              <w:rPr>
                <w:color w:val="000000"/>
                <w:sz w:val="24"/>
              </w:rPr>
            </w:pPr>
            <w:r w:rsidRPr="00DB51CB">
              <w:rPr>
                <w:sz w:val="24"/>
              </w:rPr>
              <w:t>Довбыш Юлия Александровна</w:t>
            </w:r>
          </w:p>
        </w:tc>
        <w:tc>
          <w:tcPr>
            <w:tcW w:w="1446" w:type="dxa"/>
            <w:vAlign w:val="center"/>
          </w:tcPr>
          <w:p w14:paraId="4F97DAF3" w14:textId="7ECA03C7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0FB77871" w14:textId="2DBF8C35" w:rsidR="00457452" w:rsidRPr="00E65FAB" w:rsidRDefault="00AB0E5E" w:rsidP="006533A1">
            <w:pPr>
              <w:rPr>
                <w:color w:val="000000"/>
                <w:sz w:val="24"/>
              </w:rPr>
            </w:pPr>
            <w:r w:rsidRPr="00E65FAB">
              <w:rPr>
                <w:color w:val="000000"/>
                <w:sz w:val="24"/>
              </w:rPr>
              <w:t>Партия «Социальной защиты»</w:t>
            </w:r>
          </w:p>
        </w:tc>
        <w:tc>
          <w:tcPr>
            <w:tcW w:w="1559" w:type="dxa"/>
            <w:vAlign w:val="center"/>
          </w:tcPr>
          <w:p w14:paraId="0C944A91" w14:textId="03F4D537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</w:t>
            </w:r>
            <w:r w:rsidR="00DB51CB">
              <w:rPr>
                <w:color w:val="000000"/>
                <w:sz w:val="24"/>
              </w:rPr>
              <w:t>488</w:t>
            </w:r>
          </w:p>
        </w:tc>
      </w:tr>
      <w:tr w:rsidR="00457452" w:rsidRPr="00257465" w14:paraId="675C3443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41C33119" w14:textId="6E71D5EA" w:rsidR="00457452" w:rsidRPr="00257465" w:rsidRDefault="00C9536F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738" w:type="dxa"/>
            <w:vAlign w:val="center"/>
          </w:tcPr>
          <w:p w14:paraId="783F73EE" w14:textId="7343AF75" w:rsidR="00402E11" w:rsidRPr="00025703" w:rsidRDefault="00DB51CB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Микитенко Сергей Алексеевич</w:t>
            </w:r>
          </w:p>
        </w:tc>
        <w:tc>
          <w:tcPr>
            <w:tcW w:w="1446" w:type="dxa"/>
            <w:vAlign w:val="center"/>
          </w:tcPr>
          <w:p w14:paraId="354F6839" w14:textId="2AC2872C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14</w:t>
            </w:r>
            <w:r w:rsidR="00DB51CB">
              <w:rPr>
                <w:color w:val="000000"/>
                <w:sz w:val="24"/>
              </w:rPr>
              <w:t>90</w:t>
            </w:r>
          </w:p>
        </w:tc>
        <w:tc>
          <w:tcPr>
            <w:tcW w:w="3969" w:type="dxa"/>
            <w:vAlign w:val="center"/>
          </w:tcPr>
          <w:p w14:paraId="425E28CD" w14:textId="4CDBCB10" w:rsidR="00457452" w:rsidRPr="00E65FAB" w:rsidRDefault="00E443B2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Санкт-Петербургское региональное отделение </w:t>
            </w:r>
            <w:r w:rsidRPr="00FC5178">
              <w:rPr>
                <w:color w:val="000000"/>
                <w:sz w:val="24"/>
              </w:rPr>
              <w:t>Политическ</w:t>
            </w:r>
            <w:r>
              <w:rPr>
                <w:color w:val="000000"/>
                <w:sz w:val="24"/>
              </w:rPr>
              <w:t>ой</w:t>
            </w:r>
            <w:r w:rsidRPr="00FC5178">
              <w:rPr>
                <w:color w:val="000000"/>
                <w:sz w:val="24"/>
              </w:rPr>
              <w:t xml:space="preserve"> парти</w:t>
            </w:r>
            <w:r>
              <w:rPr>
                <w:color w:val="000000"/>
                <w:sz w:val="24"/>
              </w:rPr>
              <w:t>и</w:t>
            </w:r>
            <w:r w:rsidRPr="00FC5178">
              <w:rPr>
                <w:color w:val="000000"/>
                <w:sz w:val="24"/>
              </w:rPr>
              <w:t xml:space="preserve"> «</w:t>
            </w:r>
            <w:r>
              <w:rPr>
                <w:color w:val="000000"/>
                <w:sz w:val="24"/>
              </w:rPr>
              <w:t>ЛДПР»-Либерально-демократическая партия России</w:t>
            </w:r>
          </w:p>
        </w:tc>
        <w:tc>
          <w:tcPr>
            <w:tcW w:w="1559" w:type="dxa"/>
            <w:vAlign w:val="center"/>
          </w:tcPr>
          <w:p w14:paraId="31500F00" w14:textId="0D44CCCF" w:rsidR="00457452" w:rsidRPr="00025703" w:rsidRDefault="00670810" w:rsidP="006533A1">
            <w:pPr>
              <w:rPr>
                <w:color w:val="000000"/>
                <w:sz w:val="24"/>
              </w:rPr>
            </w:pPr>
            <w:r w:rsidRPr="00025703">
              <w:rPr>
                <w:color w:val="000000"/>
                <w:sz w:val="24"/>
              </w:rPr>
              <w:t>1</w:t>
            </w:r>
            <w:r w:rsidR="00DB51CB">
              <w:rPr>
                <w:color w:val="000000"/>
                <w:sz w:val="24"/>
              </w:rPr>
              <w:t>490</w:t>
            </w:r>
          </w:p>
        </w:tc>
      </w:tr>
      <w:tr w:rsidR="00DB51CB" w:rsidRPr="00257465" w14:paraId="1490ABEA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3C95BC29" w14:textId="57902963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738" w:type="dxa"/>
            <w:vAlign w:val="center"/>
          </w:tcPr>
          <w:p w14:paraId="57603527" w14:textId="6561169A" w:rsidR="00DB51CB" w:rsidRPr="00025703" w:rsidRDefault="00DB51CB" w:rsidP="006533A1">
            <w:pPr>
              <w:rPr>
                <w:sz w:val="24"/>
              </w:rPr>
            </w:pPr>
            <w:r w:rsidRPr="007870EB">
              <w:rPr>
                <w:sz w:val="24"/>
              </w:rPr>
              <w:t>Моисеенко Екатерина Федоровна</w:t>
            </w:r>
          </w:p>
        </w:tc>
        <w:tc>
          <w:tcPr>
            <w:tcW w:w="1446" w:type="dxa"/>
            <w:vAlign w:val="center"/>
          </w:tcPr>
          <w:p w14:paraId="20E40537" w14:textId="5B9D386A" w:rsidR="00DB51CB" w:rsidRPr="00025703" w:rsidRDefault="00697AAC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66A8E5F8" w14:textId="34CF273C" w:rsidR="00DB51CB" w:rsidRPr="00E65FAB" w:rsidRDefault="00E443B2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559" w:type="dxa"/>
            <w:vAlign w:val="center"/>
          </w:tcPr>
          <w:p w14:paraId="788B56DF" w14:textId="10DCC71A" w:rsidR="00DB51CB" w:rsidRPr="00025703" w:rsidRDefault="00697AAC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DB51CB" w:rsidRPr="00257465" w14:paraId="2AF9C582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7353B731" w14:textId="50909960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738" w:type="dxa"/>
            <w:vAlign w:val="center"/>
          </w:tcPr>
          <w:p w14:paraId="6DA7B926" w14:textId="559B561B" w:rsidR="00DB51CB" w:rsidRPr="00025703" w:rsidRDefault="00DB51CB" w:rsidP="006533A1">
            <w:pPr>
              <w:rPr>
                <w:sz w:val="24"/>
              </w:rPr>
            </w:pPr>
            <w:r>
              <w:rPr>
                <w:sz w:val="24"/>
              </w:rPr>
              <w:t>Толкова Екатерина Евгеньевна</w:t>
            </w:r>
          </w:p>
        </w:tc>
        <w:tc>
          <w:tcPr>
            <w:tcW w:w="1446" w:type="dxa"/>
            <w:vAlign w:val="center"/>
          </w:tcPr>
          <w:p w14:paraId="5676EBCD" w14:textId="6543FA68" w:rsidR="00DB51CB" w:rsidRPr="00025703" w:rsidRDefault="00697AAC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2B410133" w14:textId="697DE7F7" w:rsidR="00DB51CB" w:rsidRPr="00E65FAB" w:rsidRDefault="00E443B2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77D7C050" w14:textId="5402397E" w:rsidR="00DB51CB" w:rsidRPr="00025703" w:rsidRDefault="00697AAC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DB51CB" w:rsidRPr="00257465" w14:paraId="16036173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561B9DB1" w14:textId="5658CC9E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738" w:type="dxa"/>
            <w:vAlign w:val="center"/>
          </w:tcPr>
          <w:p w14:paraId="7C7D7307" w14:textId="73756B9E" w:rsidR="00DB51CB" w:rsidRPr="00DB0BF4" w:rsidRDefault="00697AAC" w:rsidP="006533A1">
            <w:pPr>
              <w:rPr>
                <w:sz w:val="24"/>
              </w:rPr>
            </w:pPr>
            <w:r w:rsidRPr="00DB0BF4">
              <w:rPr>
                <w:sz w:val="24"/>
              </w:rPr>
              <w:t>Александрова Дарья Андреевна</w:t>
            </w:r>
          </w:p>
        </w:tc>
        <w:tc>
          <w:tcPr>
            <w:tcW w:w="1446" w:type="dxa"/>
            <w:vAlign w:val="center"/>
          </w:tcPr>
          <w:p w14:paraId="73B2CAAD" w14:textId="18500F3D" w:rsidR="00DB51CB" w:rsidRPr="00DB0BF4" w:rsidRDefault="00697AAC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1492</w:t>
            </w:r>
          </w:p>
        </w:tc>
        <w:tc>
          <w:tcPr>
            <w:tcW w:w="3969" w:type="dxa"/>
            <w:vAlign w:val="center"/>
          </w:tcPr>
          <w:p w14:paraId="2D1647DC" w14:textId="3AF29A73" w:rsidR="00DB51CB" w:rsidRPr="00DB0BF4" w:rsidRDefault="00AB0E5E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Политическая партия «Гражданская Платформа»</w:t>
            </w:r>
          </w:p>
        </w:tc>
        <w:tc>
          <w:tcPr>
            <w:tcW w:w="1559" w:type="dxa"/>
            <w:vAlign w:val="center"/>
          </w:tcPr>
          <w:p w14:paraId="4ACF83E2" w14:textId="5592A868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DB51CB" w:rsidRPr="00257465" w14:paraId="195B8455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58FCB694" w14:textId="27AEB3F3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738" w:type="dxa"/>
            <w:vAlign w:val="center"/>
          </w:tcPr>
          <w:p w14:paraId="71F52AEC" w14:textId="618570CF" w:rsidR="00DB51CB" w:rsidRPr="00DB0BF4" w:rsidRDefault="00AB0E5E" w:rsidP="006533A1">
            <w:pPr>
              <w:rPr>
                <w:sz w:val="24"/>
              </w:rPr>
            </w:pPr>
            <w:proofErr w:type="spellStart"/>
            <w:r w:rsidRPr="00DB0BF4">
              <w:rPr>
                <w:sz w:val="24"/>
              </w:rPr>
              <w:t>Вакулик</w:t>
            </w:r>
            <w:proofErr w:type="spellEnd"/>
            <w:r w:rsidRPr="00DB0BF4">
              <w:rPr>
                <w:sz w:val="24"/>
              </w:rPr>
              <w:t xml:space="preserve"> Мария Александровна</w:t>
            </w:r>
          </w:p>
        </w:tc>
        <w:tc>
          <w:tcPr>
            <w:tcW w:w="1446" w:type="dxa"/>
            <w:vAlign w:val="center"/>
          </w:tcPr>
          <w:p w14:paraId="657C93CC" w14:textId="6262A08C" w:rsidR="00DB51CB" w:rsidRPr="00DB0BF4" w:rsidRDefault="00AB0E5E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1492</w:t>
            </w:r>
          </w:p>
        </w:tc>
        <w:tc>
          <w:tcPr>
            <w:tcW w:w="3969" w:type="dxa"/>
            <w:vAlign w:val="center"/>
          </w:tcPr>
          <w:p w14:paraId="773EE0E2" w14:textId="5234B3CF" w:rsidR="00DB51CB" w:rsidRPr="00DB0BF4" w:rsidRDefault="00AB0E5E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Партия «Социальной защиты»</w:t>
            </w:r>
          </w:p>
        </w:tc>
        <w:tc>
          <w:tcPr>
            <w:tcW w:w="1559" w:type="dxa"/>
            <w:vAlign w:val="center"/>
          </w:tcPr>
          <w:p w14:paraId="42462DE5" w14:textId="3F1EAF4F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DB51CB" w:rsidRPr="00257465" w14:paraId="5EF4A4D4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65DA32BC" w14:textId="774FFE62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738" w:type="dxa"/>
            <w:vAlign w:val="center"/>
          </w:tcPr>
          <w:p w14:paraId="7ED9372D" w14:textId="1479B27A" w:rsidR="00DB51CB" w:rsidRPr="00025703" w:rsidRDefault="00AB0E5E" w:rsidP="006533A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Феськова</w:t>
            </w:r>
            <w:proofErr w:type="spellEnd"/>
            <w:r>
              <w:rPr>
                <w:sz w:val="24"/>
              </w:rPr>
              <w:t xml:space="preserve"> Анна Леонидовна</w:t>
            </w:r>
          </w:p>
        </w:tc>
        <w:tc>
          <w:tcPr>
            <w:tcW w:w="1446" w:type="dxa"/>
            <w:vAlign w:val="center"/>
          </w:tcPr>
          <w:p w14:paraId="6E26B43A" w14:textId="33218D35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1491</w:t>
            </w:r>
          </w:p>
        </w:tc>
        <w:tc>
          <w:tcPr>
            <w:tcW w:w="3969" w:type="dxa"/>
            <w:vAlign w:val="center"/>
          </w:tcPr>
          <w:p w14:paraId="5DDD1113" w14:textId="0C866739" w:rsidR="00DB51CB" w:rsidRPr="00E65FAB" w:rsidRDefault="00E443B2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559" w:type="dxa"/>
            <w:vAlign w:val="center"/>
          </w:tcPr>
          <w:p w14:paraId="04E4F76C" w14:textId="05B762CC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1491</w:t>
            </w:r>
          </w:p>
        </w:tc>
      </w:tr>
      <w:tr w:rsidR="00DB51CB" w:rsidRPr="00257465" w14:paraId="06BD8E84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006266CC" w14:textId="11F63A99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738" w:type="dxa"/>
            <w:vAlign w:val="center"/>
          </w:tcPr>
          <w:p w14:paraId="5A0E53E2" w14:textId="77D9A2D4" w:rsidR="00DB51CB" w:rsidRPr="00DB0BF4" w:rsidRDefault="00AB0E5E" w:rsidP="006533A1">
            <w:pPr>
              <w:rPr>
                <w:sz w:val="24"/>
              </w:rPr>
            </w:pPr>
            <w:r w:rsidRPr="00DB0BF4">
              <w:rPr>
                <w:sz w:val="24"/>
              </w:rPr>
              <w:t>Ушаков Даниил Андреевич</w:t>
            </w:r>
          </w:p>
        </w:tc>
        <w:tc>
          <w:tcPr>
            <w:tcW w:w="1446" w:type="dxa"/>
            <w:vAlign w:val="center"/>
          </w:tcPr>
          <w:p w14:paraId="72B4F2A5" w14:textId="333E3704" w:rsidR="00DB51CB" w:rsidRPr="00DB0BF4" w:rsidRDefault="00AB0E5E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1496</w:t>
            </w:r>
          </w:p>
        </w:tc>
        <w:tc>
          <w:tcPr>
            <w:tcW w:w="3969" w:type="dxa"/>
            <w:vAlign w:val="center"/>
          </w:tcPr>
          <w:p w14:paraId="22CDA199" w14:textId="375CA385" w:rsidR="00DB51CB" w:rsidRPr="00DB0BF4" w:rsidRDefault="00AB0E5E" w:rsidP="006533A1">
            <w:pPr>
              <w:rPr>
                <w:color w:val="000000"/>
                <w:sz w:val="24"/>
              </w:rPr>
            </w:pPr>
            <w:r w:rsidRPr="00DB0BF4">
              <w:rPr>
                <w:color w:val="000000"/>
                <w:sz w:val="24"/>
              </w:rPr>
              <w:t>Региональная общественная организация поддержки и развития молодежного творчества «Студенческий клуб Санкт-Петербурга»</w:t>
            </w:r>
          </w:p>
        </w:tc>
        <w:tc>
          <w:tcPr>
            <w:tcW w:w="1559" w:type="dxa"/>
            <w:vAlign w:val="center"/>
          </w:tcPr>
          <w:p w14:paraId="45BD3596" w14:textId="3AF4A521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1494</w:t>
            </w:r>
          </w:p>
        </w:tc>
      </w:tr>
      <w:tr w:rsidR="00DB51CB" w:rsidRPr="00257465" w14:paraId="1E2C4A7D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4CAECCD8" w14:textId="694E60A8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738" w:type="dxa"/>
            <w:vAlign w:val="center"/>
          </w:tcPr>
          <w:p w14:paraId="68F562C4" w14:textId="226E6523" w:rsidR="00DB51CB" w:rsidRPr="00025703" w:rsidRDefault="00AB0E5E" w:rsidP="006533A1">
            <w:pPr>
              <w:rPr>
                <w:sz w:val="24"/>
              </w:rPr>
            </w:pPr>
            <w:r>
              <w:rPr>
                <w:sz w:val="24"/>
              </w:rPr>
              <w:t>Жуковская Елена Ивановна</w:t>
            </w:r>
          </w:p>
        </w:tc>
        <w:tc>
          <w:tcPr>
            <w:tcW w:w="1446" w:type="dxa"/>
            <w:vAlign w:val="center"/>
          </w:tcPr>
          <w:p w14:paraId="28DAF36A" w14:textId="4BF98E2C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1495</w:t>
            </w:r>
          </w:p>
        </w:tc>
        <w:tc>
          <w:tcPr>
            <w:tcW w:w="3969" w:type="dxa"/>
            <w:vAlign w:val="center"/>
          </w:tcPr>
          <w:p w14:paraId="72B8E6CC" w14:textId="5538BF4B" w:rsidR="00DB51CB" w:rsidRPr="00E65FAB" w:rsidRDefault="00E443B2" w:rsidP="006533A1">
            <w:pPr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559" w:type="dxa"/>
            <w:vAlign w:val="center"/>
          </w:tcPr>
          <w:p w14:paraId="3A7B1047" w14:textId="6127A728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1495</w:t>
            </w:r>
          </w:p>
        </w:tc>
      </w:tr>
      <w:tr w:rsidR="00AB0E5E" w:rsidRPr="00257465" w14:paraId="30FC93E8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38D7D34A" w14:textId="48BEC583" w:rsidR="00AB0E5E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738" w:type="dxa"/>
            <w:vAlign w:val="center"/>
          </w:tcPr>
          <w:p w14:paraId="4AD19A92" w14:textId="64C2F575" w:rsidR="00AB0E5E" w:rsidRDefault="00AB0E5E" w:rsidP="006533A1">
            <w:pPr>
              <w:rPr>
                <w:sz w:val="24"/>
              </w:rPr>
            </w:pPr>
            <w:r>
              <w:rPr>
                <w:sz w:val="24"/>
              </w:rPr>
              <w:t>Семенов Александр Владимирович</w:t>
            </w:r>
          </w:p>
        </w:tc>
        <w:tc>
          <w:tcPr>
            <w:tcW w:w="1446" w:type="dxa"/>
            <w:vAlign w:val="center"/>
          </w:tcPr>
          <w:p w14:paraId="6623A0F6" w14:textId="0CAB21E4" w:rsidR="00AB0E5E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1500</w:t>
            </w:r>
          </w:p>
        </w:tc>
        <w:tc>
          <w:tcPr>
            <w:tcW w:w="3969" w:type="dxa"/>
            <w:vAlign w:val="center"/>
          </w:tcPr>
          <w:p w14:paraId="7FE2F9F8" w14:textId="7D0F962E" w:rsidR="00AB0E5E" w:rsidRPr="00E65FAB" w:rsidRDefault="00E443B2" w:rsidP="006533A1">
            <w:pPr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</w:t>
            </w:r>
            <w:r w:rsidRPr="001C021B">
              <w:rPr>
                <w:bCs/>
                <w:sz w:val="24"/>
              </w:rPr>
              <w:lastRenderedPageBreak/>
              <w:t>России и Зарубежья» в г. Санкт-Петербурге</w:t>
            </w:r>
          </w:p>
        </w:tc>
        <w:tc>
          <w:tcPr>
            <w:tcW w:w="1559" w:type="dxa"/>
            <w:vAlign w:val="center"/>
          </w:tcPr>
          <w:p w14:paraId="419CA1EB" w14:textId="7DF2892C" w:rsidR="00AB0E5E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1500</w:t>
            </w:r>
          </w:p>
        </w:tc>
      </w:tr>
      <w:tr w:rsidR="00DB51CB" w:rsidRPr="00257465" w14:paraId="33E81D25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65846DA5" w14:textId="36A53DCF" w:rsidR="00DB51CB" w:rsidRDefault="00DB0BF4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738" w:type="dxa"/>
            <w:vAlign w:val="center"/>
          </w:tcPr>
          <w:p w14:paraId="246F2DD5" w14:textId="12A02CEC" w:rsidR="00DB51CB" w:rsidRPr="00E65FAB" w:rsidRDefault="00661DD1" w:rsidP="006533A1">
            <w:pPr>
              <w:rPr>
                <w:sz w:val="24"/>
              </w:rPr>
            </w:pPr>
            <w:r w:rsidRPr="00E65FAB">
              <w:rPr>
                <w:sz w:val="24"/>
              </w:rPr>
              <w:t>Ситников Игорь Васильевич</w:t>
            </w:r>
          </w:p>
        </w:tc>
        <w:tc>
          <w:tcPr>
            <w:tcW w:w="1446" w:type="dxa"/>
            <w:vAlign w:val="center"/>
          </w:tcPr>
          <w:p w14:paraId="583E0484" w14:textId="26F7AA7D" w:rsidR="00DB51CB" w:rsidRPr="00E65FAB" w:rsidRDefault="00661DD1" w:rsidP="006533A1">
            <w:pPr>
              <w:rPr>
                <w:color w:val="000000"/>
                <w:sz w:val="24"/>
              </w:rPr>
            </w:pPr>
            <w:r w:rsidRPr="00E65FAB">
              <w:rPr>
                <w:color w:val="000000"/>
                <w:sz w:val="24"/>
              </w:rPr>
              <w:t>1488</w:t>
            </w:r>
          </w:p>
        </w:tc>
        <w:tc>
          <w:tcPr>
            <w:tcW w:w="3969" w:type="dxa"/>
            <w:vAlign w:val="center"/>
          </w:tcPr>
          <w:p w14:paraId="5E40285F" w14:textId="5BCA29F0" w:rsidR="00DB51CB" w:rsidRPr="00E65FAB" w:rsidRDefault="00E443B2" w:rsidP="006533A1">
            <w:pPr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559" w:type="dxa"/>
            <w:vAlign w:val="center"/>
          </w:tcPr>
          <w:p w14:paraId="5E59BE58" w14:textId="3ECE1E7C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661DD1" w:rsidRPr="00257465" w14:paraId="76D81D72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6F52E696" w14:textId="64688A1D" w:rsidR="00661DD1" w:rsidRDefault="00DB0BF4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2738" w:type="dxa"/>
            <w:vAlign w:val="center"/>
          </w:tcPr>
          <w:p w14:paraId="5A64FC68" w14:textId="160092F7" w:rsidR="00661DD1" w:rsidRPr="00E65FAB" w:rsidRDefault="00661DD1" w:rsidP="00661DD1">
            <w:pPr>
              <w:rPr>
                <w:sz w:val="24"/>
              </w:rPr>
            </w:pPr>
            <w:r w:rsidRPr="00E65FAB">
              <w:rPr>
                <w:sz w:val="24"/>
              </w:rPr>
              <w:t>Головко Руслана Валерьевна</w:t>
            </w:r>
          </w:p>
        </w:tc>
        <w:tc>
          <w:tcPr>
            <w:tcW w:w="1446" w:type="dxa"/>
            <w:vAlign w:val="center"/>
          </w:tcPr>
          <w:p w14:paraId="6F33FB9E" w14:textId="2F59CDFC" w:rsidR="00661DD1" w:rsidRPr="00E65FAB" w:rsidRDefault="00E65FAB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3848D46F" w14:textId="1D71138E" w:rsidR="00661DD1" w:rsidRPr="00E65FAB" w:rsidRDefault="00E443B2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5D0A7FDD" w14:textId="16C92F22" w:rsidR="00661DD1" w:rsidRPr="00025703" w:rsidRDefault="00661DD1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661DD1" w:rsidRPr="00257465" w14:paraId="04AA00C7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5CBDA940" w14:textId="7D37796F" w:rsidR="00661DD1" w:rsidRDefault="00DB0BF4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738" w:type="dxa"/>
            <w:vAlign w:val="center"/>
          </w:tcPr>
          <w:p w14:paraId="7312EA77" w14:textId="2F12BF2F" w:rsidR="00661DD1" w:rsidRPr="00E65FAB" w:rsidRDefault="00661DD1" w:rsidP="00661DD1">
            <w:pPr>
              <w:rPr>
                <w:sz w:val="24"/>
              </w:rPr>
            </w:pPr>
            <w:r w:rsidRPr="00E65FAB">
              <w:rPr>
                <w:sz w:val="24"/>
              </w:rPr>
              <w:t>Усенко Юлия Сергеевна</w:t>
            </w:r>
          </w:p>
        </w:tc>
        <w:tc>
          <w:tcPr>
            <w:tcW w:w="1446" w:type="dxa"/>
            <w:vAlign w:val="center"/>
          </w:tcPr>
          <w:p w14:paraId="37B9DEDA" w14:textId="15ECF2A3" w:rsidR="00661DD1" w:rsidRPr="00E65FAB" w:rsidRDefault="00E65FAB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70A72257" w14:textId="078D5920" w:rsidR="00661DD1" w:rsidRPr="00E65FAB" w:rsidRDefault="00E443B2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56DD58F1" w14:textId="2CE2CD52" w:rsidR="00661DD1" w:rsidRPr="00025703" w:rsidRDefault="00661DD1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661DD1" w:rsidRPr="00257465" w14:paraId="3B5EF8A2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0C548729" w14:textId="6455C480" w:rsidR="00661DD1" w:rsidRDefault="00DB0BF4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738" w:type="dxa"/>
            <w:vAlign w:val="center"/>
          </w:tcPr>
          <w:p w14:paraId="21D1F92D" w14:textId="7D3D436A" w:rsidR="00661DD1" w:rsidRPr="00E65FAB" w:rsidRDefault="00661DD1" w:rsidP="00661DD1">
            <w:pPr>
              <w:rPr>
                <w:sz w:val="24"/>
              </w:rPr>
            </w:pPr>
            <w:proofErr w:type="spellStart"/>
            <w:r w:rsidRPr="00E65FAB">
              <w:rPr>
                <w:sz w:val="24"/>
              </w:rPr>
              <w:t>Хлуднева</w:t>
            </w:r>
            <w:proofErr w:type="spellEnd"/>
            <w:r w:rsidRPr="00E65FAB">
              <w:rPr>
                <w:sz w:val="24"/>
              </w:rPr>
              <w:t xml:space="preserve"> Алла Николаевна</w:t>
            </w:r>
          </w:p>
        </w:tc>
        <w:tc>
          <w:tcPr>
            <w:tcW w:w="1446" w:type="dxa"/>
            <w:vAlign w:val="center"/>
          </w:tcPr>
          <w:p w14:paraId="0F50FF8E" w14:textId="53E124CC" w:rsidR="00661DD1" w:rsidRPr="00E65FAB" w:rsidRDefault="00E65FAB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316893A6" w14:textId="54A0DB5E" w:rsidR="00661DD1" w:rsidRPr="00E65FAB" w:rsidRDefault="00E443B2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13F50F77" w14:textId="5A1852A7" w:rsidR="00661DD1" w:rsidRPr="00025703" w:rsidRDefault="00661DD1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661DD1" w:rsidRPr="00257465" w14:paraId="65CCD407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77A297C8" w14:textId="0C11861E" w:rsidR="00661DD1" w:rsidRDefault="00DB0BF4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738" w:type="dxa"/>
            <w:vAlign w:val="center"/>
          </w:tcPr>
          <w:p w14:paraId="33A5BDAE" w14:textId="32503571" w:rsidR="00661DD1" w:rsidRPr="00025703" w:rsidRDefault="00661DD1" w:rsidP="00661DD1">
            <w:pPr>
              <w:rPr>
                <w:sz w:val="24"/>
              </w:rPr>
            </w:pPr>
            <w:r>
              <w:rPr>
                <w:sz w:val="24"/>
              </w:rPr>
              <w:t>Казак Алла Павловна</w:t>
            </w:r>
          </w:p>
        </w:tc>
        <w:tc>
          <w:tcPr>
            <w:tcW w:w="1446" w:type="dxa"/>
            <w:vAlign w:val="center"/>
          </w:tcPr>
          <w:p w14:paraId="786A96F2" w14:textId="37399A76" w:rsidR="00661DD1" w:rsidRPr="00025703" w:rsidRDefault="00E65FAB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2C2DC0D8" w14:textId="3A0C8E93" w:rsidR="00661DD1" w:rsidRPr="00025703" w:rsidRDefault="00E443B2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559" w:type="dxa"/>
            <w:vAlign w:val="center"/>
          </w:tcPr>
          <w:p w14:paraId="724BECEA" w14:textId="79ECC4EE" w:rsidR="00661DD1" w:rsidRPr="00025703" w:rsidRDefault="00661DD1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196F06" w:rsidRPr="00257465" w14:paraId="7E246FBA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2543ED57" w14:textId="4A66D65D" w:rsidR="00196F06" w:rsidRDefault="00196F06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738" w:type="dxa"/>
            <w:vAlign w:val="center"/>
          </w:tcPr>
          <w:p w14:paraId="39F4E272" w14:textId="04FE5F4F" w:rsidR="00196F06" w:rsidRPr="00196F06" w:rsidRDefault="00196F06" w:rsidP="00661DD1">
            <w:pPr>
              <w:rPr>
                <w:sz w:val="24"/>
              </w:rPr>
            </w:pPr>
            <w:proofErr w:type="spellStart"/>
            <w:r w:rsidRPr="00196F06">
              <w:rPr>
                <w:bCs/>
                <w:sz w:val="24"/>
              </w:rPr>
              <w:t>Печурин</w:t>
            </w:r>
            <w:proofErr w:type="spellEnd"/>
            <w:r w:rsidRPr="00196F06">
              <w:rPr>
                <w:bCs/>
                <w:sz w:val="24"/>
              </w:rPr>
              <w:t xml:space="preserve"> Денис Владимирович</w:t>
            </w:r>
          </w:p>
        </w:tc>
        <w:tc>
          <w:tcPr>
            <w:tcW w:w="1446" w:type="dxa"/>
            <w:vAlign w:val="center"/>
          </w:tcPr>
          <w:p w14:paraId="029FFFF7" w14:textId="0F9816B8" w:rsidR="00196F06" w:rsidRDefault="00196F06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1506</w:t>
            </w:r>
          </w:p>
        </w:tc>
        <w:tc>
          <w:tcPr>
            <w:tcW w:w="3969" w:type="dxa"/>
            <w:vAlign w:val="center"/>
          </w:tcPr>
          <w:p w14:paraId="4F2B6452" w14:textId="39779A77" w:rsidR="00196F06" w:rsidRPr="00025703" w:rsidRDefault="00196F06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Собрание избирателей с места работы</w:t>
            </w:r>
          </w:p>
        </w:tc>
        <w:tc>
          <w:tcPr>
            <w:tcW w:w="1559" w:type="dxa"/>
            <w:vAlign w:val="center"/>
          </w:tcPr>
          <w:p w14:paraId="4EB48378" w14:textId="69F859F9" w:rsidR="00196F06" w:rsidRDefault="00196F06" w:rsidP="00661DD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1506</w:t>
            </w:r>
          </w:p>
        </w:tc>
      </w:tr>
      <w:tr w:rsidR="00DB51CB" w:rsidRPr="00257465" w14:paraId="3A995BA8" w14:textId="77777777" w:rsidTr="002B7095">
        <w:trPr>
          <w:trHeight w:val="570"/>
        </w:trPr>
        <w:tc>
          <w:tcPr>
            <w:tcW w:w="741" w:type="dxa"/>
            <w:vAlign w:val="center"/>
          </w:tcPr>
          <w:p w14:paraId="62BBCA87" w14:textId="13F9849F" w:rsidR="00DB51CB" w:rsidRDefault="00196F06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738" w:type="dxa"/>
            <w:vAlign w:val="center"/>
          </w:tcPr>
          <w:p w14:paraId="59557AA1" w14:textId="0A92281A" w:rsidR="00DB51CB" w:rsidRPr="00025703" w:rsidRDefault="00AB0E5E" w:rsidP="006533A1">
            <w:pPr>
              <w:rPr>
                <w:sz w:val="24"/>
              </w:rPr>
            </w:pPr>
            <w:r>
              <w:rPr>
                <w:sz w:val="24"/>
              </w:rPr>
              <w:t>Бабушкина Оксана Николаевна</w:t>
            </w:r>
          </w:p>
        </w:tc>
        <w:tc>
          <w:tcPr>
            <w:tcW w:w="1446" w:type="dxa"/>
            <w:vAlign w:val="center"/>
          </w:tcPr>
          <w:p w14:paraId="3F4E474F" w14:textId="3A3288DF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1507</w:t>
            </w:r>
          </w:p>
        </w:tc>
        <w:tc>
          <w:tcPr>
            <w:tcW w:w="3969" w:type="dxa"/>
            <w:vAlign w:val="center"/>
          </w:tcPr>
          <w:p w14:paraId="39126CDA" w14:textId="75B7B9EC" w:rsidR="00DB51CB" w:rsidRPr="00025703" w:rsidRDefault="00E443B2" w:rsidP="006533A1">
            <w:pPr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559" w:type="dxa"/>
            <w:vAlign w:val="center"/>
          </w:tcPr>
          <w:p w14:paraId="12E6C828" w14:textId="1CA3A703" w:rsidR="00DB51CB" w:rsidRPr="00025703" w:rsidRDefault="00AB0E5E" w:rsidP="006533A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1507</w:t>
            </w:r>
          </w:p>
        </w:tc>
      </w:tr>
    </w:tbl>
    <w:p w14:paraId="4CE3B522" w14:textId="0CE05C53" w:rsidR="0075568A" w:rsidRPr="004A256F" w:rsidRDefault="0075568A" w:rsidP="004A256F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sectPr w:rsidR="0075568A" w:rsidRPr="004A256F" w:rsidSect="00B77CC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D692731"/>
    <w:multiLevelType w:val="multilevel"/>
    <w:tmpl w:val="8F94C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48"/>
    <w:rsid w:val="00000041"/>
    <w:rsid w:val="000023B9"/>
    <w:rsid w:val="000103F1"/>
    <w:rsid w:val="0001192E"/>
    <w:rsid w:val="0001252A"/>
    <w:rsid w:val="00025703"/>
    <w:rsid w:val="00040541"/>
    <w:rsid w:val="00041F85"/>
    <w:rsid w:val="00047A53"/>
    <w:rsid w:val="0005759B"/>
    <w:rsid w:val="00061332"/>
    <w:rsid w:val="00087C19"/>
    <w:rsid w:val="00091EA8"/>
    <w:rsid w:val="00094A9F"/>
    <w:rsid w:val="000A5B93"/>
    <w:rsid w:val="000A7B2E"/>
    <w:rsid w:val="000B4108"/>
    <w:rsid w:val="000C36F2"/>
    <w:rsid w:val="000C519D"/>
    <w:rsid w:val="000C641E"/>
    <w:rsid w:val="000D06E8"/>
    <w:rsid w:val="000E0536"/>
    <w:rsid w:val="000E3C4D"/>
    <w:rsid w:val="0010710A"/>
    <w:rsid w:val="00112198"/>
    <w:rsid w:val="00123FE8"/>
    <w:rsid w:val="00140674"/>
    <w:rsid w:val="001462D1"/>
    <w:rsid w:val="00150E20"/>
    <w:rsid w:val="00155314"/>
    <w:rsid w:val="001663A1"/>
    <w:rsid w:val="00175EC0"/>
    <w:rsid w:val="00185BED"/>
    <w:rsid w:val="001877EF"/>
    <w:rsid w:val="001924A5"/>
    <w:rsid w:val="00196F06"/>
    <w:rsid w:val="001C5520"/>
    <w:rsid w:val="001D5D92"/>
    <w:rsid w:val="0020325C"/>
    <w:rsid w:val="0022093B"/>
    <w:rsid w:val="00224A84"/>
    <w:rsid w:val="00225380"/>
    <w:rsid w:val="002262AB"/>
    <w:rsid w:val="00231C67"/>
    <w:rsid w:val="002438AE"/>
    <w:rsid w:val="00256687"/>
    <w:rsid w:val="00257465"/>
    <w:rsid w:val="002641DC"/>
    <w:rsid w:val="00270D29"/>
    <w:rsid w:val="0028046E"/>
    <w:rsid w:val="00280A89"/>
    <w:rsid w:val="00285951"/>
    <w:rsid w:val="0029486D"/>
    <w:rsid w:val="002A4B74"/>
    <w:rsid w:val="002B34C2"/>
    <w:rsid w:val="002B36D9"/>
    <w:rsid w:val="002B7095"/>
    <w:rsid w:val="002D67E5"/>
    <w:rsid w:val="002F4ECD"/>
    <w:rsid w:val="002F7E5C"/>
    <w:rsid w:val="00306873"/>
    <w:rsid w:val="003145D5"/>
    <w:rsid w:val="003158F3"/>
    <w:rsid w:val="0034237E"/>
    <w:rsid w:val="00370BD3"/>
    <w:rsid w:val="0037106A"/>
    <w:rsid w:val="00382712"/>
    <w:rsid w:val="0038293B"/>
    <w:rsid w:val="00386517"/>
    <w:rsid w:val="00386A05"/>
    <w:rsid w:val="003B52B9"/>
    <w:rsid w:val="003C504C"/>
    <w:rsid w:val="003D265E"/>
    <w:rsid w:val="003F0D6A"/>
    <w:rsid w:val="00402E11"/>
    <w:rsid w:val="00412C12"/>
    <w:rsid w:val="00425C7F"/>
    <w:rsid w:val="004409C3"/>
    <w:rsid w:val="0044237C"/>
    <w:rsid w:val="00453F5B"/>
    <w:rsid w:val="00457452"/>
    <w:rsid w:val="00473189"/>
    <w:rsid w:val="004736FB"/>
    <w:rsid w:val="00475482"/>
    <w:rsid w:val="004854E2"/>
    <w:rsid w:val="00491D72"/>
    <w:rsid w:val="00494618"/>
    <w:rsid w:val="004A256F"/>
    <w:rsid w:val="004A2597"/>
    <w:rsid w:val="004C6008"/>
    <w:rsid w:val="004D1450"/>
    <w:rsid w:val="004D2287"/>
    <w:rsid w:val="004E07AA"/>
    <w:rsid w:val="00502B2A"/>
    <w:rsid w:val="00502D48"/>
    <w:rsid w:val="0051260C"/>
    <w:rsid w:val="0051641A"/>
    <w:rsid w:val="00524690"/>
    <w:rsid w:val="00527B03"/>
    <w:rsid w:val="0053404D"/>
    <w:rsid w:val="00534E7C"/>
    <w:rsid w:val="0053795A"/>
    <w:rsid w:val="0054678A"/>
    <w:rsid w:val="00570FE4"/>
    <w:rsid w:val="00593225"/>
    <w:rsid w:val="00596B10"/>
    <w:rsid w:val="005A1DF2"/>
    <w:rsid w:val="005B0A24"/>
    <w:rsid w:val="005C2FBC"/>
    <w:rsid w:val="005C6648"/>
    <w:rsid w:val="005D5BA3"/>
    <w:rsid w:val="005E34F5"/>
    <w:rsid w:val="005E78CE"/>
    <w:rsid w:val="005F0B91"/>
    <w:rsid w:val="005F6A9E"/>
    <w:rsid w:val="00640535"/>
    <w:rsid w:val="00647A6F"/>
    <w:rsid w:val="00651475"/>
    <w:rsid w:val="00656578"/>
    <w:rsid w:val="00661DD1"/>
    <w:rsid w:val="0066717F"/>
    <w:rsid w:val="00670810"/>
    <w:rsid w:val="00672C23"/>
    <w:rsid w:val="00673D3B"/>
    <w:rsid w:val="00677287"/>
    <w:rsid w:val="006870E8"/>
    <w:rsid w:val="006912A7"/>
    <w:rsid w:val="00697AAC"/>
    <w:rsid w:val="006B27CB"/>
    <w:rsid w:val="006B7709"/>
    <w:rsid w:val="006D2516"/>
    <w:rsid w:val="006D63DB"/>
    <w:rsid w:val="006D70C7"/>
    <w:rsid w:val="006D7E8A"/>
    <w:rsid w:val="006E13CB"/>
    <w:rsid w:val="006E1635"/>
    <w:rsid w:val="006E4DC6"/>
    <w:rsid w:val="006E5F40"/>
    <w:rsid w:val="00703448"/>
    <w:rsid w:val="00703E39"/>
    <w:rsid w:val="00705FC6"/>
    <w:rsid w:val="00711246"/>
    <w:rsid w:val="00717C2A"/>
    <w:rsid w:val="007263EF"/>
    <w:rsid w:val="00751B9B"/>
    <w:rsid w:val="0075568A"/>
    <w:rsid w:val="00757D85"/>
    <w:rsid w:val="007926BD"/>
    <w:rsid w:val="00795502"/>
    <w:rsid w:val="00795D2C"/>
    <w:rsid w:val="007B19E4"/>
    <w:rsid w:val="007B6180"/>
    <w:rsid w:val="007C0940"/>
    <w:rsid w:val="007C0F87"/>
    <w:rsid w:val="007C347B"/>
    <w:rsid w:val="007C5DFB"/>
    <w:rsid w:val="007D7B79"/>
    <w:rsid w:val="007E0CD6"/>
    <w:rsid w:val="007E2AFF"/>
    <w:rsid w:val="007E6711"/>
    <w:rsid w:val="007E7A6E"/>
    <w:rsid w:val="0080295E"/>
    <w:rsid w:val="008031E6"/>
    <w:rsid w:val="00813383"/>
    <w:rsid w:val="0083036B"/>
    <w:rsid w:val="00837479"/>
    <w:rsid w:val="008447B0"/>
    <w:rsid w:val="008467AD"/>
    <w:rsid w:val="00853E06"/>
    <w:rsid w:val="00857B16"/>
    <w:rsid w:val="008940D5"/>
    <w:rsid w:val="00894F31"/>
    <w:rsid w:val="008A0013"/>
    <w:rsid w:val="008A53C0"/>
    <w:rsid w:val="008A6D60"/>
    <w:rsid w:val="008B5DE4"/>
    <w:rsid w:val="008C79B4"/>
    <w:rsid w:val="008D4DB6"/>
    <w:rsid w:val="008E2A7B"/>
    <w:rsid w:val="009163B0"/>
    <w:rsid w:val="00942CED"/>
    <w:rsid w:val="009612DC"/>
    <w:rsid w:val="00967389"/>
    <w:rsid w:val="009702B6"/>
    <w:rsid w:val="009B1304"/>
    <w:rsid w:val="009B510E"/>
    <w:rsid w:val="009B6FEC"/>
    <w:rsid w:val="009D496D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106B1"/>
    <w:rsid w:val="00A17C69"/>
    <w:rsid w:val="00A20A39"/>
    <w:rsid w:val="00A32AD5"/>
    <w:rsid w:val="00A4414B"/>
    <w:rsid w:val="00A50656"/>
    <w:rsid w:val="00A7537E"/>
    <w:rsid w:val="00A767B6"/>
    <w:rsid w:val="00AB0E5E"/>
    <w:rsid w:val="00AC30B8"/>
    <w:rsid w:val="00AC7716"/>
    <w:rsid w:val="00AC7D02"/>
    <w:rsid w:val="00AD0ECE"/>
    <w:rsid w:val="00AD45AA"/>
    <w:rsid w:val="00AD5629"/>
    <w:rsid w:val="00AE1936"/>
    <w:rsid w:val="00AF40AE"/>
    <w:rsid w:val="00B02526"/>
    <w:rsid w:val="00B1086C"/>
    <w:rsid w:val="00B25B3D"/>
    <w:rsid w:val="00B26071"/>
    <w:rsid w:val="00B31AF5"/>
    <w:rsid w:val="00B40137"/>
    <w:rsid w:val="00B401C4"/>
    <w:rsid w:val="00B4119E"/>
    <w:rsid w:val="00B5771B"/>
    <w:rsid w:val="00B607F6"/>
    <w:rsid w:val="00B6584F"/>
    <w:rsid w:val="00B73975"/>
    <w:rsid w:val="00B77CCA"/>
    <w:rsid w:val="00B81FCE"/>
    <w:rsid w:val="00B8344E"/>
    <w:rsid w:val="00B929AE"/>
    <w:rsid w:val="00BC44B0"/>
    <w:rsid w:val="00BD356B"/>
    <w:rsid w:val="00BD407F"/>
    <w:rsid w:val="00BD5A34"/>
    <w:rsid w:val="00BE1A06"/>
    <w:rsid w:val="00C00523"/>
    <w:rsid w:val="00C3623D"/>
    <w:rsid w:val="00C47224"/>
    <w:rsid w:val="00C50B6B"/>
    <w:rsid w:val="00C5296B"/>
    <w:rsid w:val="00C63F36"/>
    <w:rsid w:val="00C86854"/>
    <w:rsid w:val="00C87776"/>
    <w:rsid w:val="00C9536F"/>
    <w:rsid w:val="00C95F48"/>
    <w:rsid w:val="00CA548E"/>
    <w:rsid w:val="00CA63DF"/>
    <w:rsid w:val="00CB788A"/>
    <w:rsid w:val="00CF0320"/>
    <w:rsid w:val="00CF10FB"/>
    <w:rsid w:val="00CF4D33"/>
    <w:rsid w:val="00CF5D88"/>
    <w:rsid w:val="00CF6D19"/>
    <w:rsid w:val="00D208E3"/>
    <w:rsid w:val="00D30092"/>
    <w:rsid w:val="00D36907"/>
    <w:rsid w:val="00D42346"/>
    <w:rsid w:val="00D42374"/>
    <w:rsid w:val="00D559BF"/>
    <w:rsid w:val="00D6381B"/>
    <w:rsid w:val="00D63E99"/>
    <w:rsid w:val="00D67D6E"/>
    <w:rsid w:val="00D72F58"/>
    <w:rsid w:val="00D735A5"/>
    <w:rsid w:val="00D75824"/>
    <w:rsid w:val="00D807C9"/>
    <w:rsid w:val="00D91D9A"/>
    <w:rsid w:val="00D94D47"/>
    <w:rsid w:val="00D96C29"/>
    <w:rsid w:val="00DA006C"/>
    <w:rsid w:val="00DA6C85"/>
    <w:rsid w:val="00DB0BF4"/>
    <w:rsid w:val="00DB51CB"/>
    <w:rsid w:val="00DD15D9"/>
    <w:rsid w:val="00DD361B"/>
    <w:rsid w:val="00DF3C14"/>
    <w:rsid w:val="00E00AA3"/>
    <w:rsid w:val="00E05372"/>
    <w:rsid w:val="00E13C94"/>
    <w:rsid w:val="00E443B2"/>
    <w:rsid w:val="00E5276C"/>
    <w:rsid w:val="00E56A62"/>
    <w:rsid w:val="00E603BD"/>
    <w:rsid w:val="00E62ECD"/>
    <w:rsid w:val="00E65FAB"/>
    <w:rsid w:val="00E67C3E"/>
    <w:rsid w:val="00E918CC"/>
    <w:rsid w:val="00E92C03"/>
    <w:rsid w:val="00EE596C"/>
    <w:rsid w:val="00EE6364"/>
    <w:rsid w:val="00EF62B5"/>
    <w:rsid w:val="00F1168A"/>
    <w:rsid w:val="00F14670"/>
    <w:rsid w:val="00F14FEA"/>
    <w:rsid w:val="00F161D9"/>
    <w:rsid w:val="00F355E3"/>
    <w:rsid w:val="00F47198"/>
    <w:rsid w:val="00F60764"/>
    <w:rsid w:val="00F6420F"/>
    <w:rsid w:val="00F71944"/>
    <w:rsid w:val="00F7534D"/>
    <w:rsid w:val="00F83160"/>
    <w:rsid w:val="00F85BBF"/>
    <w:rsid w:val="00F8692E"/>
    <w:rsid w:val="00F901B3"/>
    <w:rsid w:val="00F91509"/>
    <w:rsid w:val="00F9415A"/>
    <w:rsid w:val="00F942D8"/>
    <w:rsid w:val="00FA09D3"/>
    <w:rsid w:val="00FA44AF"/>
    <w:rsid w:val="00FC0950"/>
    <w:rsid w:val="00FE3C69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2">
    <w:name w:val="Основной текст (2)_"/>
    <w:basedOn w:val="a0"/>
    <w:link w:val="20"/>
    <w:rsid w:val="006B770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7709"/>
    <w:pPr>
      <w:widowControl w:val="0"/>
      <w:shd w:val="clear" w:color="auto" w:fill="FFFFFF"/>
      <w:spacing w:before="460" w:after="320" w:line="310" w:lineRule="exact"/>
      <w:ind w:hanging="46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3129</TotalTime>
  <Pages>3</Pages>
  <Words>476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63</cp:revision>
  <cp:lastPrinted>2026-08-05T09:18:00Z</cp:lastPrinted>
  <dcterms:created xsi:type="dcterms:W3CDTF">2021-08-16T13:14:00Z</dcterms:created>
  <dcterms:modified xsi:type="dcterms:W3CDTF">2026-08-05T09:18:00Z</dcterms:modified>
</cp:coreProperties>
</file>